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Dumfries and Galloway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Dumfries and Galloway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Dumfries and Galloway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Dumfries and Galloway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Dumfries and Galloway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Dumfries and Galloway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Dumfries and Galloway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Dumfries and Galloway is estimated to be </w:t>
      </w:r>
      <w:r w:rsidRPr="00773DF7">
        <w:rPr>
          <w:rFonts w:ascii="Libre Franklin Light" w:eastAsia="Times New Roman" w:hAnsi="Libre Franklin Light" w:cs="Calibri Light"/>
          <w:b/>
          <w:bCs/>
          <w:color w:val="C45911" w:themeColor="accent2" w:themeShade="BF"/>
        </w:rPr>
        <w:t xml:space="preserve">£1,978,523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Dumfries and Galloway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Dumfries and Galloway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Dumfries and Galloway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Dumfries and Galloway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mfries and Gallow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Dumfries and Galloway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mfries and Gallow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Dumfries and Galloway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Dumfries and Galloway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mfries and Gallow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Dumfries and Galloway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Dumfries and Galloway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Dumfries and Galloway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Dumfries and Galloway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Dumfries and Galloway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Dumfries and Galloway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£1,978,523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Dumfries and Galloway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£32,227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£666,470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£47,744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£13,428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£24,618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£1,194,036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£1,978,523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Dumfries and Galloway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Dumfries and Galloway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Dumfries and Galloway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Dumfries and Galloway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Dumfries and Galloway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Dumfries and Galloway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Dumfries and Galloway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Dumfries and Galloway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38032DC-975B-42D5-AFB3-D9D78ADEDB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